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2EA17" w14:textId="77777777" w:rsidR="008D58BE" w:rsidRDefault="008D58BE" w:rsidP="008D58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UNDERHULL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7DDB32B1" w14:textId="77777777" w:rsidR="008D58BE" w:rsidRDefault="008D58BE" w:rsidP="008D58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Worcestershire.</w:t>
      </w:r>
    </w:p>
    <w:p w14:paraId="5D34B54C" w14:textId="77777777" w:rsidR="008D58BE" w:rsidRDefault="008D58BE" w:rsidP="008D58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1C0E55" w14:textId="77777777" w:rsidR="008D58BE" w:rsidRDefault="008D58BE" w:rsidP="008D58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5EB809" w14:textId="77777777" w:rsidR="008D58BE" w:rsidRDefault="008D58BE" w:rsidP="008D58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Aug.1406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meliuis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Upton upon </w:t>
      </w:r>
    </w:p>
    <w:p w14:paraId="19C6ECFD" w14:textId="77777777" w:rsidR="008D58BE" w:rsidRDefault="008D58BE" w:rsidP="008D58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Severn into lands of Margaret Berkeley(q.v.).</w:t>
      </w:r>
    </w:p>
    <w:p w14:paraId="7F7E76D4" w14:textId="77777777" w:rsidR="008D58BE" w:rsidRDefault="008D58BE" w:rsidP="008D58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795232">
          <w:rPr>
            <w:rStyle w:val="Hyperlink"/>
            <w:rFonts w:ascii="Times New Roman" w:hAnsi="Times New Roman" w:cs="Times New Roman"/>
            <w:sz w:val="24"/>
            <w:szCs w:val="24"/>
          </w:rPr>
          <w:t>http://www.inquisitionspostmortem.ac.uk/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19-46)</w:t>
      </w:r>
    </w:p>
    <w:p w14:paraId="636002D0" w14:textId="77777777" w:rsidR="00366D36" w:rsidRDefault="00366D36" w:rsidP="008D58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A1A9D0" w14:textId="77777777" w:rsidR="008D58BE" w:rsidRDefault="008D58BE" w:rsidP="008D58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FC61B6" w14:textId="77777777" w:rsidR="008D58BE" w:rsidRDefault="008D58BE" w:rsidP="008D58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3D5217" w14:textId="77777777" w:rsidR="008D58BE" w:rsidRPr="00C947B7" w:rsidRDefault="008D58BE" w:rsidP="008D58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March 2022</w:t>
      </w:r>
    </w:p>
    <w:p w14:paraId="27EDF587" w14:textId="4D83276D" w:rsidR="00BA00AB" w:rsidRPr="008D58BE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8D58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F0D74" w14:textId="77777777" w:rsidR="008D58BE" w:rsidRDefault="008D58BE" w:rsidP="009139A6">
      <w:r>
        <w:separator/>
      </w:r>
    </w:p>
  </w:endnote>
  <w:endnote w:type="continuationSeparator" w:id="0">
    <w:p w14:paraId="5092C305" w14:textId="77777777" w:rsidR="008D58BE" w:rsidRDefault="008D58B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54B9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823C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6FC3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10685" w14:textId="77777777" w:rsidR="008D58BE" w:rsidRDefault="008D58BE" w:rsidP="009139A6">
      <w:r>
        <w:separator/>
      </w:r>
    </w:p>
  </w:footnote>
  <w:footnote w:type="continuationSeparator" w:id="0">
    <w:p w14:paraId="5D81C9CF" w14:textId="77777777" w:rsidR="008D58BE" w:rsidRDefault="008D58B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2F32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96A1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237F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8BE"/>
    <w:rsid w:val="000666E0"/>
    <w:rsid w:val="002510B7"/>
    <w:rsid w:val="00366D36"/>
    <w:rsid w:val="005921A2"/>
    <w:rsid w:val="005C130B"/>
    <w:rsid w:val="00826F5C"/>
    <w:rsid w:val="008D58BE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395062"/>
  <w15:chartTrackingRefBased/>
  <w15:docId w15:val="{B7F4095D-E5B6-4A53-9D8E-11E7BC721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D58B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2022-03-04T16:20:00Z</dcterms:created>
  <dcterms:modified xsi:type="dcterms:W3CDTF">2025-02-11T09:10:00Z</dcterms:modified>
</cp:coreProperties>
</file>